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Pr="00A81CE1" w:rsidRDefault="00A1172A" w:rsidP="00591748">
      <w:pPr>
        <w:tabs>
          <w:tab w:val="left" w:pos="5047"/>
        </w:tabs>
        <w:rPr>
          <w:lang w:val="sr-Cyrl-CS"/>
        </w:rPr>
      </w:pPr>
    </w:p>
    <w:p w:rsidR="00531AC5" w:rsidRDefault="00531AC5" w:rsidP="00591748">
      <w:pPr>
        <w:tabs>
          <w:tab w:val="left" w:pos="5047"/>
        </w:tabs>
        <w:rPr>
          <w:lang w:val="sr-Latn-BA"/>
        </w:rPr>
      </w:pPr>
    </w:p>
    <w:p w:rsidR="00701E52" w:rsidRDefault="00701E52" w:rsidP="00591748">
      <w:pPr>
        <w:tabs>
          <w:tab w:val="left" w:pos="5047"/>
        </w:tabs>
        <w:rPr>
          <w:lang w:val="sr-Latn-BA"/>
        </w:rPr>
      </w:pPr>
    </w:p>
    <w:p w:rsidR="00701E52" w:rsidRDefault="00701E52" w:rsidP="00591748">
      <w:pPr>
        <w:tabs>
          <w:tab w:val="left" w:pos="5047"/>
        </w:tabs>
        <w:rPr>
          <w:lang w:val="sr-Latn-BA"/>
        </w:rPr>
      </w:pPr>
    </w:p>
    <w:p w:rsidR="00531AC5" w:rsidRDefault="00531AC5" w:rsidP="00591748">
      <w:pPr>
        <w:tabs>
          <w:tab w:val="left" w:pos="5047"/>
        </w:tabs>
        <w:rPr>
          <w:lang w:val="sr-Latn-BA"/>
        </w:rPr>
      </w:pPr>
    </w:p>
    <w:p w:rsidR="00531AC5" w:rsidRPr="00531AC5" w:rsidRDefault="00B72560" w:rsidP="00591748">
      <w:pPr>
        <w:tabs>
          <w:tab w:val="left" w:pos="5047"/>
        </w:tabs>
        <w:rPr>
          <w:lang w:val="sr-Latn-BA"/>
        </w:rPr>
      </w:pPr>
      <w:r>
        <w:rPr>
          <w:noProof/>
          <w:lang w:val="en-US"/>
        </w:rPr>
        <w:pict>
          <v:group id="_x0000_s1152" style="position:absolute;margin-left:-11.15pt;margin-top:-65.7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8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8711E0" w:rsidRPr="002A6B94" w:rsidRDefault="008711E0" w:rsidP="008711E0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КАНАЛИЗАЦИЈА“ БИЈЕЉИНА</w:t>
                    </w:r>
                  </w:p>
                  <w:p w:rsidR="008711E0" w:rsidRPr="002A6B94" w:rsidRDefault="008711E0" w:rsidP="008711E0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8711E0" w:rsidRPr="00E21D35" w:rsidRDefault="008711E0" w:rsidP="008711E0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r>
                      <w:rPr>
                        <w:color w:val="000000"/>
                      </w:rPr>
                      <w:t>Тел: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Факс: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r w:rsidRPr="00F820F0">
                      <w:rPr>
                        <w:bCs/>
                      </w:rPr>
                      <w:t>Atos bank a.d. Banja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>; Матични број: 1412558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8711E0" w:rsidRDefault="008711E0" w:rsidP="008711E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8711E0" w:rsidRDefault="008711E0" w:rsidP="008711E0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009090" r:id="rId9"/>
        </w:pict>
      </w:r>
    </w:p>
    <w:p w:rsidR="00A1172A" w:rsidRPr="00A1172A" w:rsidRDefault="00B72560" w:rsidP="00A1172A">
      <w:pPr>
        <w:rPr>
          <w:lang w:val="sr-Cyrl-CS"/>
        </w:rPr>
      </w:pPr>
      <w:r>
        <w:rPr>
          <w:noProof/>
          <w:lang w:val="en-US"/>
        </w:rPr>
        <w:pict>
          <v:shape id="_x0000_s1136" type="#_x0000_t202" style="position:absolute;margin-left:441pt;margin-top:7.8pt;width:81pt;height:27pt;z-index:251657728" strokecolor="white">
            <v:textbox>
              <w:txbxContent>
                <w:p w:rsidR="00BF6A7D" w:rsidRPr="00393734" w:rsidRDefault="00BF6A7D" w:rsidP="00BF6A7D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3337BD" w:rsidRDefault="00A1172A" w:rsidP="00D30CC5">
      <w:pPr>
        <w:spacing w:line="360" w:lineRule="auto"/>
      </w:pPr>
    </w:p>
    <w:p w:rsidR="006825A8" w:rsidRDefault="006825A8" w:rsidP="0038709C">
      <w:pPr>
        <w:ind w:left="-180" w:right="-333"/>
        <w:jc w:val="both"/>
        <w:rPr>
          <w:lang w:val="sr-Cyrl-CS"/>
        </w:rPr>
      </w:pPr>
    </w:p>
    <w:p w:rsidR="00DE0147" w:rsidRPr="008711E0" w:rsidRDefault="000D64B3" w:rsidP="0038709C">
      <w:pPr>
        <w:ind w:left="-180" w:right="-333"/>
        <w:jc w:val="both"/>
        <w:rPr>
          <w:lang w:val="sr-Cyrl-CS"/>
        </w:rPr>
      </w:pPr>
      <w:r w:rsidRPr="008711E0">
        <w:rPr>
          <w:lang w:val="sr-Cyrl-CS"/>
        </w:rPr>
        <w:t>СКУПШТИНА АКЦИОНАРА</w:t>
      </w:r>
    </w:p>
    <w:p w:rsidR="000D64B3" w:rsidRPr="00531AC5" w:rsidRDefault="000D64B3" w:rsidP="0038709C">
      <w:pPr>
        <w:ind w:left="-180" w:right="-333"/>
        <w:jc w:val="both"/>
        <w:rPr>
          <w:sz w:val="16"/>
          <w:szCs w:val="16"/>
          <w:lang w:val="sr-Cyrl-CS"/>
        </w:rPr>
      </w:pPr>
    </w:p>
    <w:p w:rsidR="00B60FF2" w:rsidRDefault="003337BD" w:rsidP="007B63DB">
      <w:pPr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На основу члана 281. Закона о привредним друштвима </w:t>
      </w:r>
      <w:r w:rsidR="00CE21C7">
        <w:rPr>
          <w:lang w:val="sr-Cyrl-CS"/>
        </w:rPr>
        <w:t>(„Сл. гл. РС“, број 127/08</w:t>
      </w:r>
      <w:r w:rsidR="00CE21C7">
        <w:rPr>
          <w:lang w:val="sr-Latn-BA"/>
        </w:rPr>
        <w:t xml:space="preserve">, </w:t>
      </w:r>
      <w:r w:rsidR="00CE21C7">
        <w:rPr>
          <w:lang w:val="sr-Cyrl-CS"/>
        </w:rPr>
        <w:t>58/09, 100/11</w:t>
      </w:r>
      <w:r w:rsidR="00CE21C7">
        <w:t xml:space="preserve">, </w:t>
      </w:r>
      <w:r w:rsidR="00CE21C7">
        <w:rPr>
          <w:lang w:val="sr-Cyrl-CS"/>
        </w:rPr>
        <w:t>67/13</w:t>
      </w:r>
      <w:r w:rsidR="00CE21C7">
        <w:t>, 100/17, 82/1917/23 и 45/25</w:t>
      </w:r>
      <w:r w:rsidR="00CE21C7">
        <w:rPr>
          <w:lang w:val="sr-Cyrl-CS"/>
        </w:rPr>
        <w:t>)</w:t>
      </w:r>
      <w:r>
        <w:rPr>
          <w:lang w:val="sr-Cyrl-CS"/>
        </w:rPr>
        <w:t>, члана 5. Закона о јавним предузећима („Сл. гл. РС“, број 75/04</w:t>
      </w:r>
      <w:r w:rsidR="00CE21C7">
        <w:rPr>
          <w:lang w:val="sr-Cyrl-BA"/>
        </w:rPr>
        <w:t xml:space="preserve">, </w:t>
      </w:r>
      <w:r>
        <w:rPr>
          <w:lang w:val="sr-Cyrl-CS"/>
        </w:rPr>
        <w:t>78/11</w:t>
      </w:r>
      <w:r w:rsidR="00CE21C7">
        <w:rPr>
          <w:lang w:val="sr-Cyrl-CS"/>
        </w:rPr>
        <w:t xml:space="preserve"> и 1/26</w:t>
      </w:r>
      <w:r>
        <w:rPr>
          <w:lang w:val="sr-Cyrl-CS"/>
        </w:rPr>
        <w:t xml:space="preserve">), члана 30. Статута А.Д. „Водовод и канализација“ Бијељина број СА-1739-4/11 од 25. августа 2011. године, </w:t>
      </w:r>
      <w:r w:rsidR="00A54349">
        <w:rPr>
          <w:lang w:val="sr-Cyrl-CS"/>
        </w:rPr>
        <w:t xml:space="preserve">члана </w:t>
      </w:r>
      <w:r w:rsidR="00A54349">
        <w:t>27</w:t>
      </w:r>
      <w:r w:rsidR="00E325B6">
        <w:rPr>
          <w:lang w:val="sr-Cyrl-CS"/>
        </w:rPr>
        <w:t xml:space="preserve">. Пословника о раду Скупштине акционара А.Д. „Водовод и канализација“ Бијељина број </w:t>
      </w:r>
      <w:r w:rsidR="00D2271B">
        <w:rPr>
          <w:lang w:val="sr-Cyrl-CS"/>
        </w:rPr>
        <w:t>1667-3</w:t>
      </w:r>
      <w:r w:rsidR="00E325B6">
        <w:rPr>
          <w:lang w:val="sr-Cyrl-CS"/>
        </w:rPr>
        <w:t xml:space="preserve"> од </w:t>
      </w:r>
      <w:r w:rsidR="00E325B6">
        <w:t>22. јуна</w:t>
      </w:r>
      <w:r w:rsidR="00E325B6">
        <w:rPr>
          <w:lang w:val="sr-Cyrl-CS"/>
        </w:rPr>
        <w:t xml:space="preserve"> 2023. године</w:t>
      </w:r>
      <w:r>
        <w:rPr>
          <w:lang w:val="sr-Cyrl-CS"/>
        </w:rPr>
        <w:t xml:space="preserve">, Скупштина акционара на </w:t>
      </w:r>
      <w:r w:rsidR="00A66AF5">
        <w:t>2</w:t>
      </w:r>
      <w:r w:rsidR="00CE21C7">
        <w:rPr>
          <w:lang w:val="sr-Cyrl-BA"/>
        </w:rPr>
        <w:t>7</w:t>
      </w:r>
      <w:r w:rsidR="007B63DB">
        <w:rPr>
          <w:lang w:val="sr-Cyrl-CS"/>
        </w:rPr>
        <w:t>. (</w:t>
      </w:r>
      <w:r w:rsidR="00F16BD1">
        <w:t>двадесет</w:t>
      </w:r>
      <w:r w:rsidR="00957774">
        <w:t xml:space="preserve"> </w:t>
      </w:r>
      <w:r w:rsidR="00CE21C7">
        <w:rPr>
          <w:lang w:val="sr-Cyrl-BA"/>
        </w:rPr>
        <w:t>седмој</w:t>
      </w:r>
      <w:r>
        <w:rPr>
          <w:lang w:val="sr-Cyrl-CS"/>
        </w:rPr>
        <w:t>) редовној сједници од</w:t>
      </w:r>
      <w:r w:rsidR="00992B9A">
        <w:rPr>
          <w:lang w:val="sr-Cyrl-CS"/>
        </w:rPr>
        <w:t>ржаној</w:t>
      </w:r>
      <w:r w:rsidR="00957774">
        <w:rPr>
          <w:lang w:val="sr-Cyrl-CS"/>
        </w:rPr>
        <w:t xml:space="preserve"> 2</w:t>
      </w:r>
      <w:r w:rsidR="00CE21C7">
        <w:rPr>
          <w:lang w:val="sr-Cyrl-CS"/>
        </w:rPr>
        <w:t>9</w:t>
      </w:r>
      <w:r w:rsidR="00080ABE">
        <w:t>.</w:t>
      </w:r>
      <w:r w:rsidRPr="00791A44">
        <w:rPr>
          <w:lang w:val="sr-Cyrl-CS"/>
        </w:rPr>
        <w:t xml:space="preserve"> </w:t>
      </w:r>
      <w:r w:rsidR="00477EF0">
        <w:rPr>
          <w:lang w:val="sr-Cyrl-CS"/>
        </w:rPr>
        <w:t>јуна</w:t>
      </w:r>
      <w:r w:rsidRPr="00791A44">
        <w:rPr>
          <w:lang w:val="sr-Cyrl-CS"/>
        </w:rPr>
        <w:t xml:space="preserve"> 20</w:t>
      </w:r>
      <w:r w:rsidR="00477EF0">
        <w:rPr>
          <w:lang w:val="sr-Cyrl-CS"/>
        </w:rPr>
        <w:t>2</w:t>
      </w:r>
      <w:r w:rsidR="00CE21C7">
        <w:rPr>
          <w:lang w:val="sr-Cyrl-CS"/>
        </w:rPr>
        <w:t>6</w:t>
      </w:r>
      <w:r>
        <w:rPr>
          <w:lang w:val="sr-Cyrl-CS"/>
        </w:rPr>
        <w:t>. донијела је</w:t>
      </w:r>
    </w:p>
    <w:p w:rsidR="00992B9A" w:rsidRPr="00B60FF2" w:rsidRDefault="00992B9A" w:rsidP="007B63DB">
      <w:pPr>
        <w:ind w:left="-180" w:right="-333"/>
        <w:jc w:val="both"/>
        <w:rPr>
          <w:lang w:val="sr-Cyrl-CS"/>
        </w:rPr>
      </w:pPr>
    </w:p>
    <w:p w:rsidR="000D64B3" w:rsidRPr="008711E0" w:rsidRDefault="000D64B3" w:rsidP="00E66313">
      <w:pPr>
        <w:spacing w:line="360" w:lineRule="auto"/>
        <w:ind w:left="-180" w:right="-333"/>
        <w:jc w:val="center"/>
        <w:rPr>
          <w:lang w:val="sr-Cyrl-CS"/>
        </w:rPr>
      </w:pPr>
      <w:r w:rsidRPr="008711E0">
        <w:rPr>
          <w:lang w:val="sr-Cyrl-CS"/>
        </w:rPr>
        <w:t>ОДЛУКУ</w:t>
      </w:r>
    </w:p>
    <w:p w:rsidR="00C81D41" w:rsidRPr="008711E0" w:rsidRDefault="00704F23" w:rsidP="00C81D41">
      <w:pPr>
        <w:spacing w:line="360" w:lineRule="auto"/>
        <w:ind w:left="-180" w:right="-333"/>
        <w:jc w:val="center"/>
      </w:pPr>
      <w:r w:rsidRPr="008711E0">
        <w:rPr>
          <w:lang w:val="sr-Cyrl-CS"/>
        </w:rPr>
        <w:t xml:space="preserve">О </w:t>
      </w:r>
      <w:r w:rsidR="00F16BD1">
        <w:rPr>
          <w:lang w:val="sr-Cyrl-CS"/>
        </w:rPr>
        <w:t>УСВАЈАЊУ</w:t>
      </w:r>
      <w:r w:rsidR="00C81D41" w:rsidRPr="008711E0">
        <w:t xml:space="preserve"> </w:t>
      </w:r>
      <w:r w:rsidR="00E66313" w:rsidRPr="008711E0">
        <w:t>ИЗВЈЕШТАЈА</w:t>
      </w:r>
      <w:r w:rsidR="00C81D41" w:rsidRPr="008711E0">
        <w:t xml:space="preserve"> НЕЗАВИСНОГ РЕВИЗОРА О ИЗВРШЕНОЈ РЕВИЗИЈИ ФИНАНСИЈСКИХ ИЗВЈЕШТАЈА</w:t>
      </w:r>
    </w:p>
    <w:p w:rsidR="00531AC5" w:rsidRPr="00F16BD1" w:rsidRDefault="00E66313" w:rsidP="00F16BD1">
      <w:pPr>
        <w:spacing w:line="360" w:lineRule="auto"/>
        <w:ind w:left="-180" w:right="-333"/>
        <w:jc w:val="center"/>
      </w:pPr>
      <w:r w:rsidRPr="008711E0">
        <w:t>А.Д. „ВОДОВОД И КАНАЛИЗАЦИЈА“ БИЈЕЉИНА ЗА 20</w:t>
      </w:r>
      <w:r w:rsidR="00957774">
        <w:t>2</w:t>
      </w:r>
      <w:r w:rsidR="00CE21C7">
        <w:rPr>
          <w:lang w:val="sr-Cyrl-BA"/>
        </w:rPr>
        <w:t>5</w:t>
      </w:r>
      <w:r w:rsidRPr="008711E0">
        <w:t>. ГОДИНУ</w:t>
      </w:r>
    </w:p>
    <w:p w:rsidR="00B60FF2" w:rsidRPr="00595AAF" w:rsidRDefault="00E66313" w:rsidP="0038709C">
      <w:pPr>
        <w:spacing w:line="360" w:lineRule="auto"/>
        <w:ind w:left="-180" w:right="-333"/>
        <w:jc w:val="center"/>
        <w:rPr>
          <w:b/>
        </w:rPr>
      </w:pPr>
      <w:r w:rsidRPr="00595AAF">
        <w:rPr>
          <w:b/>
          <w:lang w:val="sr-Cyrl-CS"/>
        </w:rPr>
        <w:t>I</w:t>
      </w:r>
    </w:p>
    <w:p w:rsidR="00BC6067" w:rsidRPr="00F16BD1" w:rsidRDefault="00E66313" w:rsidP="00F16BD1">
      <w:pPr>
        <w:ind w:left="-180" w:right="-333"/>
        <w:jc w:val="both"/>
        <w:rPr>
          <w:lang w:val="sr-Cyrl-CS"/>
        </w:rPr>
      </w:pPr>
      <w:r w:rsidRPr="00595AAF">
        <w:rPr>
          <w:b/>
          <w:lang w:val="sr-Cyrl-CS"/>
        </w:rPr>
        <w:t>УСВАЈА СЕ</w:t>
      </w:r>
      <w:r w:rsidR="00F16BD1">
        <w:rPr>
          <w:lang w:val="sr-Cyrl-CS"/>
        </w:rPr>
        <w:t xml:space="preserve"> </w:t>
      </w:r>
      <w:r w:rsidR="002A0B67">
        <w:rPr>
          <w:lang w:val="sr-Cyrl-CS"/>
        </w:rPr>
        <w:t xml:space="preserve">Извјештај независног ревизора </w:t>
      </w:r>
      <w:r w:rsidR="005670B5">
        <w:rPr>
          <w:lang w:val="sr-Cyrl-BA"/>
        </w:rPr>
        <w:t>ДОО „МАРИГОЛД“ Бања Лука</w:t>
      </w:r>
      <w:r w:rsidR="00F16BD1">
        <w:t xml:space="preserve">, о </w:t>
      </w:r>
      <w:r w:rsidR="002A0B67">
        <w:rPr>
          <w:lang w:val="sr-Cyrl-CS"/>
        </w:rPr>
        <w:t xml:space="preserve"> извршеној ревизији финансијских извјешатаја</w:t>
      </w:r>
      <w:r w:rsidR="00F16BD1">
        <w:rPr>
          <w:lang w:val="sr-Cyrl-CS"/>
        </w:rPr>
        <w:t xml:space="preserve"> А.Д. „Водовод </w:t>
      </w:r>
      <w:r w:rsidR="007A57FD">
        <w:rPr>
          <w:lang w:val="sr-Cyrl-CS"/>
        </w:rPr>
        <w:t>и канализација“ Бијељина за 202</w:t>
      </w:r>
      <w:r w:rsidR="00CE21C7">
        <w:rPr>
          <w:lang w:val="sr-Cyrl-CS"/>
        </w:rPr>
        <w:t>5</w:t>
      </w:r>
      <w:r w:rsidR="00F16BD1">
        <w:rPr>
          <w:lang w:val="sr-Cyrl-CS"/>
        </w:rPr>
        <w:t>. годину.</w:t>
      </w:r>
    </w:p>
    <w:p w:rsidR="003A664E" w:rsidRPr="00595AAF" w:rsidRDefault="003A664E" w:rsidP="00C81D41">
      <w:pPr>
        <w:spacing w:line="360" w:lineRule="auto"/>
        <w:ind w:right="-333"/>
        <w:jc w:val="center"/>
        <w:rPr>
          <w:b/>
          <w:lang w:val="sr-Latn-CS"/>
        </w:rPr>
      </w:pPr>
      <w:r w:rsidRPr="00595AAF">
        <w:rPr>
          <w:b/>
          <w:lang w:val="sr-Cyrl-CS"/>
        </w:rPr>
        <w:t>I</w:t>
      </w:r>
      <w:r w:rsidRPr="00595AAF">
        <w:rPr>
          <w:b/>
          <w:lang w:val="sr-Latn-CS"/>
        </w:rPr>
        <w:t>I</w:t>
      </w:r>
    </w:p>
    <w:p w:rsidR="00595AAF" w:rsidRDefault="003A664E" w:rsidP="00595AAF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Извјештај </w:t>
      </w:r>
      <w:r w:rsidR="00A806EA">
        <w:rPr>
          <w:lang w:val="sr-Cyrl-CS"/>
        </w:rPr>
        <w:t xml:space="preserve">независног ревизора </w:t>
      </w:r>
      <w:r>
        <w:rPr>
          <w:lang w:val="sr-Cyrl-CS"/>
        </w:rPr>
        <w:t>из претход</w:t>
      </w:r>
      <w:r>
        <w:rPr>
          <w:lang w:val="sr-Latn-CS"/>
        </w:rPr>
        <w:t>не тачке</w:t>
      </w:r>
      <w:r>
        <w:rPr>
          <w:lang w:val="sr-Cyrl-CS"/>
        </w:rPr>
        <w:t xml:space="preserve"> чин</w:t>
      </w:r>
      <w:r w:rsidR="00CF497F">
        <w:rPr>
          <w:lang w:val="sr-Cyrl-CS"/>
        </w:rPr>
        <w:t>и</w:t>
      </w:r>
      <w:r>
        <w:rPr>
          <w:lang w:val="sr-Cyrl-CS"/>
        </w:rPr>
        <w:t xml:space="preserve"> сас</w:t>
      </w:r>
      <w:r w:rsidR="00595AAF">
        <w:rPr>
          <w:lang w:val="sr-Cyrl-CS"/>
        </w:rPr>
        <w:t>тавни дио ове Одлуке.</w:t>
      </w:r>
    </w:p>
    <w:p w:rsidR="003A664E" w:rsidRPr="00595AAF" w:rsidRDefault="003A664E" w:rsidP="00595AAF">
      <w:pPr>
        <w:spacing w:line="360" w:lineRule="auto"/>
        <w:ind w:left="-180" w:right="-333"/>
        <w:jc w:val="center"/>
        <w:rPr>
          <w:b/>
          <w:lang w:val="sr-Latn-CS"/>
        </w:rPr>
      </w:pPr>
      <w:r w:rsidRPr="00595AAF">
        <w:rPr>
          <w:b/>
          <w:lang w:val="sr-Latn-CS"/>
        </w:rPr>
        <w:t>III</w:t>
      </w:r>
    </w:p>
    <w:p w:rsidR="00531AC5" w:rsidRDefault="003A664E" w:rsidP="003337BD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Ова Одлука ступ</w:t>
      </w:r>
      <w:r w:rsidR="008711E0">
        <w:rPr>
          <w:lang w:val="sr-Cyrl-CS"/>
        </w:rPr>
        <w:t>а на снагу даном доношења и</w:t>
      </w:r>
      <w:r>
        <w:rPr>
          <w:lang w:val="sr-Cyrl-CS"/>
        </w:rPr>
        <w:t xml:space="preserve"> архивира</w:t>
      </w:r>
      <w:r w:rsidR="008711E0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F16BD1" w:rsidRDefault="00F16BD1" w:rsidP="003337BD">
      <w:pPr>
        <w:spacing w:line="360" w:lineRule="auto"/>
        <w:ind w:left="-180" w:right="-333"/>
        <w:jc w:val="both"/>
        <w:rPr>
          <w:lang w:val="sr-Cyrl-CS"/>
        </w:rPr>
      </w:pPr>
    </w:p>
    <w:p w:rsidR="00992B9A" w:rsidRDefault="00B72560" w:rsidP="003337BD">
      <w:pPr>
        <w:spacing w:line="360" w:lineRule="auto"/>
        <w:ind w:left="-18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35" type="#_x0000_t202" style="position:absolute;left:0;text-align:left;margin-left:323.8pt;margin-top:6.25pt;width:128.05pt;height:76pt;z-index:251656704" strokecolor="white">
            <v:textbox style="mso-next-textbox:#_x0000_s1135">
              <w:txbxContent>
                <w:p w:rsidR="00791A44" w:rsidRDefault="00791A44" w:rsidP="00FC1AFE">
                  <w:pPr>
                    <w:jc w:val="center"/>
                    <w:rPr>
                      <w:lang w:val="sr-Cyrl-CS"/>
                    </w:rPr>
                  </w:pPr>
                </w:p>
                <w:p w:rsidR="00FC1AFE" w:rsidRDefault="00FC1AFE" w:rsidP="00FC1AFE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FC1AFE" w:rsidRDefault="00FC1AFE" w:rsidP="00FC1AFE">
                  <w:pPr>
                    <w:jc w:val="center"/>
                    <w:rPr>
                      <w:lang w:val="sr-Cyrl-CS"/>
                    </w:rPr>
                  </w:pPr>
                </w:p>
                <w:p w:rsidR="00FC1AFE" w:rsidRDefault="00791A44" w:rsidP="00FC1AFE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</w:t>
                  </w:r>
                </w:p>
                <w:p w:rsidR="00FC1AFE" w:rsidRPr="001D120C" w:rsidRDefault="00445781" w:rsidP="00FC1AFE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FC1AFE" w:rsidRPr="002F69B1" w:rsidRDefault="00FC1AFE" w:rsidP="00FC1AFE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2F69B1" w:rsidRDefault="002F69B1" w:rsidP="00992B9A">
      <w:pPr>
        <w:ind w:left="-181" w:right="-335"/>
        <w:jc w:val="both"/>
        <w:rPr>
          <w:lang w:val="sr-Cyrl-CS"/>
        </w:rPr>
      </w:pPr>
      <w:r>
        <w:rPr>
          <w:lang w:val="sr-Cyrl-CS"/>
        </w:rPr>
        <w:t>Број: СА</w:t>
      </w:r>
      <w:r w:rsidR="001B1E0C">
        <w:t>-</w:t>
      </w:r>
      <w:r w:rsidR="00445781">
        <w:t>____</w:t>
      </w:r>
      <w:r w:rsidR="008711E0">
        <w:t>____</w:t>
      </w:r>
      <w:r w:rsidR="001B1E0C">
        <w:t>-</w:t>
      </w:r>
      <w:r w:rsidR="00CE21C7">
        <w:rPr>
          <w:lang w:val="sr-Cyrl-BA"/>
        </w:rPr>
        <w:t>7</w:t>
      </w:r>
      <w:r w:rsidR="00FC1AFE">
        <w:rPr>
          <w:lang w:val="sr-Cyrl-CS"/>
        </w:rPr>
        <w:t>/</w:t>
      </w:r>
      <w:r w:rsidR="001A3572">
        <w:rPr>
          <w:lang w:val="sr-Cyrl-CS"/>
        </w:rPr>
        <w:t>2</w:t>
      </w:r>
      <w:r w:rsidR="00CE21C7">
        <w:rPr>
          <w:lang w:val="sr-Cyrl-CS"/>
        </w:rPr>
        <w:t>6</w:t>
      </w:r>
    </w:p>
    <w:p w:rsidR="002F69B1" w:rsidRPr="00791A44" w:rsidRDefault="002F69B1" w:rsidP="00992B9A">
      <w:pPr>
        <w:ind w:left="-181" w:right="-335"/>
        <w:jc w:val="both"/>
        <w:rPr>
          <w:lang w:val="sr-Cyrl-CS"/>
        </w:rPr>
      </w:pPr>
      <w:r w:rsidRPr="00791A44">
        <w:rPr>
          <w:lang w:val="sr-Cyrl-CS"/>
        </w:rPr>
        <w:t xml:space="preserve">Дана, </w:t>
      </w:r>
      <w:r w:rsidR="007A57FD">
        <w:t>2</w:t>
      </w:r>
      <w:r w:rsidR="00CE21C7">
        <w:rPr>
          <w:lang w:val="sr-Cyrl-BA"/>
        </w:rPr>
        <w:t>9</w:t>
      </w:r>
      <w:r w:rsidR="00080ABE">
        <w:t>.</w:t>
      </w:r>
      <w:r w:rsidR="00193993" w:rsidRPr="00791A44">
        <w:rPr>
          <w:lang w:val="sr-Cyrl-CS"/>
        </w:rPr>
        <w:t xml:space="preserve"> </w:t>
      </w:r>
      <w:r w:rsidR="001A3572">
        <w:rPr>
          <w:lang w:val="sr-Cyrl-CS"/>
        </w:rPr>
        <w:t>јуна</w:t>
      </w:r>
      <w:r w:rsidR="00DE5397" w:rsidRPr="00791A44">
        <w:rPr>
          <w:lang w:val="sr-Cyrl-CS"/>
        </w:rPr>
        <w:t xml:space="preserve"> </w:t>
      </w:r>
      <w:r w:rsidR="00BF6A7D" w:rsidRPr="00791A44">
        <w:rPr>
          <w:lang w:val="sr-Cyrl-CS"/>
        </w:rPr>
        <w:t>20</w:t>
      </w:r>
      <w:r w:rsidR="001A3572">
        <w:rPr>
          <w:lang w:val="sr-Cyrl-CS"/>
        </w:rPr>
        <w:t>2</w:t>
      </w:r>
      <w:r w:rsidR="00CE21C7">
        <w:rPr>
          <w:lang w:val="sr-Cyrl-CS"/>
        </w:rPr>
        <w:t>6</w:t>
      </w:r>
      <w:r w:rsidR="00BF6A7D" w:rsidRPr="00791A44">
        <w:rPr>
          <w:lang w:val="sr-Cyrl-CS"/>
        </w:rPr>
        <w:t>.</w:t>
      </w:r>
      <w:r w:rsidR="00531AC5" w:rsidRPr="00791A44">
        <w:rPr>
          <w:lang w:val="sr-Cyrl-CS"/>
        </w:rPr>
        <w:t xml:space="preserve"> </w:t>
      </w:r>
      <w:r w:rsidRPr="00791A44">
        <w:rPr>
          <w:lang w:val="sr-Cyrl-CS"/>
        </w:rPr>
        <w:t>године</w:t>
      </w:r>
    </w:p>
    <w:p w:rsidR="003A664E" w:rsidRPr="002F69B1" w:rsidRDefault="002F69B1" w:rsidP="00992B9A">
      <w:pPr>
        <w:ind w:left="-181" w:right="-335"/>
        <w:jc w:val="both"/>
        <w:rPr>
          <w:lang w:val="sr-Cyrl-CS"/>
        </w:rPr>
      </w:pPr>
      <w:r>
        <w:rPr>
          <w:lang w:val="sr-Cyrl-CS"/>
        </w:rPr>
        <w:t>Бијељина</w:t>
      </w:r>
    </w:p>
    <w:sectPr w:rsidR="003A664E" w:rsidRPr="002F69B1" w:rsidSect="00531AC5">
      <w:pgSz w:w="11907" w:h="16840" w:code="9"/>
      <w:pgMar w:top="360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B0D" w:rsidRDefault="00DB7B0D">
      <w:r>
        <w:separator/>
      </w:r>
    </w:p>
  </w:endnote>
  <w:endnote w:type="continuationSeparator" w:id="1">
    <w:p w:rsidR="00DB7B0D" w:rsidRDefault="00DB7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B0D" w:rsidRDefault="00DB7B0D">
      <w:r>
        <w:separator/>
      </w:r>
    </w:p>
  </w:footnote>
  <w:footnote w:type="continuationSeparator" w:id="1">
    <w:p w:rsidR="00DB7B0D" w:rsidRDefault="00DB7B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F4F89"/>
    <w:multiLevelType w:val="hybridMultilevel"/>
    <w:tmpl w:val="1BFC07B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attachedTemplate r:id="rId1"/>
  <w:stylePaneFormatFilter w:val="3F01"/>
  <w:defaultTabStop w:val="720"/>
  <w:noPunctuationKerning/>
  <w:characterSpacingControl w:val="doNotCompress"/>
  <w:hdrShapeDefaults>
    <o:shapedefaults v:ext="edit" spidmax="72706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045F4"/>
    <w:rsid w:val="00011723"/>
    <w:rsid w:val="00017FC0"/>
    <w:rsid w:val="000308FC"/>
    <w:rsid w:val="00032CB8"/>
    <w:rsid w:val="000350F3"/>
    <w:rsid w:val="000366EA"/>
    <w:rsid w:val="0004456C"/>
    <w:rsid w:val="00050608"/>
    <w:rsid w:val="00064481"/>
    <w:rsid w:val="00067896"/>
    <w:rsid w:val="00080ABE"/>
    <w:rsid w:val="000A0CF7"/>
    <w:rsid w:val="000A3AED"/>
    <w:rsid w:val="000A3E34"/>
    <w:rsid w:val="000B615E"/>
    <w:rsid w:val="000C74B3"/>
    <w:rsid w:val="000D64B3"/>
    <w:rsid w:val="000E7D64"/>
    <w:rsid w:val="000F6FF2"/>
    <w:rsid w:val="00101CC2"/>
    <w:rsid w:val="00103855"/>
    <w:rsid w:val="00105D58"/>
    <w:rsid w:val="00113770"/>
    <w:rsid w:val="00114145"/>
    <w:rsid w:val="00122010"/>
    <w:rsid w:val="00140A4D"/>
    <w:rsid w:val="00145B21"/>
    <w:rsid w:val="001567E3"/>
    <w:rsid w:val="00182AF2"/>
    <w:rsid w:val="00192A23"/>
    <w:rsid w:val="00193993"/>
    <w:rsid w:val="00195E1D"/>
    <w:rsid w:val="001A2754"/>
    <w:rsid w:val="001A3572"/>
    <w:rsid w:val="001B1E0C"/>
    <w:rsid w:val="001B4DF4"/>
    <w:rsid w:val="001B6308"/>
    <w:rsid w:val="001C1175"/>
    <w:rsid w:val="001C1CF9"/>
    <w:rsid w:val="001C4DE5"/>
    <w:rsid w:val="001E22DD"/>
    <w:rsid w:val="001E623F"/>
    <w:rsid w:val="00211FED"/>
    <w:rsid w:val="00220CA6"/>
    <w:rsid w:val="00234F2B"/>
    <w:rsid w:val="002373E8"/>
    <w:rsid w:val="00243CB7"/>
    <w:rsid w:val="00251F5E"/>
    <w:rsid w:val="00273A63"/>
    <w:rsid w:val="00287B5C"/>
    <w:rsid w:val="00290E15"/>
    <w:rsid w:val="00297DB5"/>
    <w:rsid w:val="002A0B67"/>
    <w:rsid w:val="002A408F"/>
    <w:rsid w:val="002B1019"/>
    <w:rsid w:val="002C1750"/>
    <w:rsid w:val="002D1493"/>
    <w:rsid w:val="002E56A9"/>
    <w:rsid w:val="002F69B1"/>
    <w:rsid w:val="00310E4A"/>
    <w:rsid w:val="003235B5"/>
    <w:rsid w:val="003316C7"/>
    <w:rsid w:val="003337BD"/>
    <w:rsid w:val="00335156"/>
    <w:rsid w:val="00365F09"/>
    <w:rsid w:val="0038709C"/>
    <w:rsid w:val="003873EB"/>
    <w:rsid w:val="00387C0F"/>
    <w:rsid w:val="003A664E"/>
    <w:rsid w:val="003B4891"/>
    <w:rsid w:val="003B5C9B"/>
    <w:rsid w:val="003C3382"/>
    <w:rsid w:val="00401D55"/>
    <w:rsid w:val="00404307"/>
    <w:rsid w:val="00406E60"/>
    <w:rsid w:val="00417526"/>
    <w:rsid w:val="0042024F"/>
    <w:rsid w:val="004262BB"/>
    <w:rsid w:val="00432607"/>
    <w:rsid w:val="00434F05"/>
    <w:rsid w:val="00440832"/>
    <w:rsid w:val="00440D6F"/>
    <w:rsid w:val="004434C7"/>
    <w:rsid w:val="00445781"/>
    <w:rsid w:val="00460D9E"/>
    <w:rsid w:val="00463B3F"/>
    <w:rsid w:val="00465B42"/>
    <w:rsid w:val="00471BBC"/>
    <w:rsid w:val="00473D24"/>
    <w:rsid w:val="00477EF0"/>
    <w:rsid w:val="00485410"/>
    <w:rsid w:val="0048740F"/>
    <w:rsid w:val="00490CE2"/>
    <w:rsid w:val="00497F2C"/>
    <w:rsid w:val="004B1E63"/>
    <w:rsid w:val="004B49CD"/>
    <w:rsid w:val="004C420A"/>
    <w:rsid w:val="004E0711"/>
    <w:rsid w:val="004F5634"/>
    <w:rsid w:val="005120D9"/>
    <w:rsid w:val="00514CC2"/>
    <w:rsid w:val="00520B94"/>
    <w:rsid w:val="00531AC5"/>
    <w:rsid w:val="00532F11"/>
    <w:rsid w:val="00537EFD"/>
    <w:rsid w:val="00545094"/>
    <w:rsid w:val="005554B3"/>
    <w:rsid w:val="005559CA"/>
    <w:rsid w:val="0056323A"/>
    <w:rsid w:val="00565AC2"/>
    <w:rsid w:val="00566A1C"/>
    <w:rsid w:val="005670B5"/>
    <w:rsid w:val="0057089A"/>
    <w:rsid w:val="00577D1B"/>
    <w:rsid w:val="0058080F"/>
    <w:rsid w:val="00580B3B"/>
    <w:rsid w:val="00580F2E"/>
    <w:rsid w:val="00581010"/>
    <w:rsid w:val="005827E2"/>
    <w:rsid w:val="00591748"/>
    <w:rsid w:val="00595AAF"/>
    <w:rsid w:val="005B4F88"/>
    <w:rsid w:val="005D2E0B"/>
    <w:rsid w:val="005D7622"/>
    <w:rsid w:val="006074CB"/>
    <w:rsid w:val="00610038"/>
    <w:rsid w:val="0061621C"/>
    <w:rsid w:val="00633000"/>
    <w:rsid w:val="00636235"/>
    <w:rsid w:val="00645C93"/>
    <w:rsid w:val="006467B6"/>
    <w:rsid w:val="00653BC5"/>
    <w:rsid w:val="00654D56"/>
    <w:rsid w:val="0066661C"/>
    <w:rsid w:val="00674E8F"/>
    <w:rsid w:val="006825A8"/>
    <w:rsid w:val="00693DDA"/>
    <w:rsid w:val="006A031D"/>
    <w:rsid w:val="006A2127"/>
    <w:rsid w:val="006B6CEE"/>
    <w:rsid w:val="006E50DC"/>
    <w:rsid w:val="006F1E21"/>
    <w:rsid w:val="006F3092"/>
    <w:rsid w:val="00701E52"/>
    <w:rsid w:val="00702826"/>
    <w:rsid w:val="00704F23"/>
    <w:rsid w:val="00714D60"/>
    <w:rsid w:val="00720C42"/>
    <w:rsid w:val="00720E52"/>
    <w:rsid w:val="00722FC5"/>
    <w:rsid w:val="007307F4"/>
    <w:rsid w:val="00735EE8"/>
    <w:rsid w:val="0073760F"/>
    <w:rsid w:val="00741CD9"/>
    <w:rsid w:val="007473F1"/>
    <w:rsid w:val="00752635"/>
    <w:rsid w:val="00757E5B"/>
    <w:rsid w:val="007737CE"/>
    <w:rsid w:val="007739E8"/>
    <w:rsid w:val="00785E32"/>
    <w:rsid w:val="00790E80"/>
    <w:rsid w:val="00791A44"/>
    <w:rsid w:val="007A57FD"/>
    <w:rsid w:val="007B63DB"/>
    <w:rsid w:val="007C2439"/>
    <w:rsid w:val="007C73D4"/>
    <w:rsid w:val="007D15BC"/>
    <w:rsid w:val="007D73CF"/>
    <w:rsid w:val="007F4AE3"/>
    <w:rsid w:val="007F57BB"/>
    <w:rsid w:val="008119D3"/>
    <w:rsid w:val="008131DF"/>
    <w:rsid w:val="00821038"/>
    <w:rsid w:val="0082714F"/>
    <w:rsid w:val="00850CBD"/>
    <w:rsid w:val="00852337"/>
    <w:rsid w:val="008619E6"/>
    <w:rsid w:val="00866B61"/>
    <w:rsid w:val="00867B07"/>
    <w:rsid w:val="008711E0"/>
    <w:rsid w:val="0088132C"/>
    <w:rsid w:val="0088353C"/>
    <w:rsid w:val="00886F2A"/>
    <w:rsid w:val="008A508A"/>
    <w:rsid w:val="008A5244"/>
    <w:rsid w:val="008B0F3E"/>
    <w:rsid w:val="008B1332"/>
    <w:rsid w:val="008B3053"/>
    <w:rsid w:val="008B349F"/>
    <w:rsid w:val="008B3EC4"/>
    <w:rsid w:val="008C7831"/>
    <w:rsid w:val="008D186D"/>
    <w:rsid w:val="00905376"/>
    <w:rsid w:val="00917456"/>
    <w:rsid w:val="00923504"/>
    <w:rsid w:val="009308D5"/>
    <w:rsid w:val="00932D39"/>
    <w:rsid w:val="00941344"/>
    <w:rsid w:val="00943BA0"/>
    <w:rsid w:val="009525A6"/>
    <w:rsid w:val="009526B0"/>
    <w:rsid w:val="00957774"/>
    <w:rsid w:val="009715B7"/>
    <w:rsid w:val="009763EF"/>
    <w:rsid w:val="00977252"/>
    <w:rsid w:val="009867EF"/>
    <w:rsid w:val="00992B9A"/>
    <w:rsid w:val="009A610A"/>
    <w:rsid w:val="009B05C7"/>
    <w:rsid w:val="009C0382"/>
    <w:rsid w:val="009C1562"/>
    <w:rsid w:val="009D5CB8"/>
    <w:rsid w:val="009E176C"/>
    <w:rsid w:val="009E17D4"/>
    <w:rsid w:val="00A040AF"/>
    <w:rsid w:val="00A1172A"/>
    <w:rsid w:val="00A14EF6"/>
    <w:rsid w:val="00A15901"/>
    <w:rsid w:val="00A16404"/>
    <w:rsid w:val="00A37628"/>
    <w:rsid w:val="00A442F5"/>
    <w:rsid w:val="00A54349"/>
    <w:rsid w:val="00A5627B"/>
    <w:rsid w:val="00A576C0"/>
    <w:rsid w:val="00A66AF5"/>
    <w:rsid w:val="00A806EA"/>
    <w:rsid w:val="00A81CE1"/>
    <w:rsid w:val="00A843CB"/>
    <w:rsid w:val="00A85C1E"/>
    <w:rsid w:val="00A917B0"/>
    <w:rsid w:val="00AA0BF7"/>
    <w:rsid w:val="00AC1CF2"/>
    <w:rsid w:val="00AC7866"/>
    <w:rsid w:val="00B17D67"/>
    <w:rsid w:val="00B40932"/>
    <w:rsid w:val="00B41986"/>
    <w:rsid w:val="00B57497"/>
    <w:rsid w:val="00B60FF2"/>
    <w:rsid w:val="00B617D9"/>
    <w:rsid w:val="00B65C20"/>
    <w:rsid w:val="00B72560"/>
    <w:rsid w:val="00B72AC4"/>
    <w:rsid w:val="00B85F84"/>
    <w:rsid w:val="00B86ECC"/>
    <w:rsid w:val="00BA4F8F"/>
    <w:rsid w:val="00BA6AFC"/>
    <w:rsid w:val="00BB1819"/>
    <w:rsid w:val="00BC2337"/>
    <w:rsid w:val="00BC6067"/>
    <w:rsid w:val="00BC7EEF"/>
    <w:rsid w:val="00BE0553"/>
    <w:rsid w:val="00BE3428"/>
    <w:rsid w:val="00BF08DC"/>
    <w:rsid w:val="00BF431F"/>
    <w:rsid w:val="00BF6A7D"/>
    <w:rsid w:val="00BF7A77"/>
    <w:rsid w:val="00C0266E"/>
    <w:rsid w:val="00C06CC1"/>
    <w:rsid w:val="00C12040"/>
    <w:rsid w:val="00C13ABB"/>
    <w:rsid w:val="00C143CC"/>
    <w:rsid w:val="00C46D9C"/>
    <w:rsid w:val="00C5767D"/>
    <w:rsid w:val="00C60EE3"/>
    <w:rsid w:val="00C6773B"/>
    <w:rsid w:val="00C72E90"/>
    <w:rsid w:val="00C7460F"/>
    <w:rsid w:val="00C81D41"/>
    <w:rsid w:val="00CA1140"/>
    <w:rsid w:val="00CA2BD6"/>
    <w:rsid w:val="00CD3C6C"/>
    <w:rsid w:val="00CE21C7"/>
    <w:rsid w:val="00CE66A3"/>
    <w:rsid w:val="00CF497F"/>
    <w:rsid w:val="00D03E32"/>
    <w:rsid w:val="00D10F69"/>
    <w:rsid w:val="00D1139E"/>
    <w:rsid w:val="00D13FBA"/>
    <w:rsid w:val="00D15AD8"/>
    <w:rsid w:val="00D214A4"/>
    <w:rsid w:val="00D2260A"/>
    <w:rsid w:val="00D2271B"/>
    <w:rsid w:val="00D25CB3"/>
    <w:rsid w:val="00D30CC5"/>
    <w:rsid w:val="00D32E85"/>
    <w:rsid w:val="00D36146"/>
    <w:rsid w:val="00D75D1E"/>
    <w:rsid w:val="00D91E13"/>
    <w:rsid w:val="00DA0D66"/>
    <w:rsid w:val="00DA6FC4"/>
    <w:rsid w:val="00DB2C9F"/>
    <w:rsid w:val="00DB7B0D"/>
    <w:rsid w:val="00DC0ED9"/>
    <w:rsid w:val="00DC4D39"/>
    <w:rsid w:val="00DC7DAA"/>
    <w:rsid w:val="00DD6A31"/>
    <w:rsid w:val="00DE0147"/>
    <w:rsid w:val="00DE1929"/>
    <w:rsid w:val="00DE5397"/>
    <w:rsid w:val="00DE6F3D"/>
    <w:rsid w:val="00E15225"/>
    <w:rsid w:val="00E21DD2"/>
    <w:rsid w:val="00E232C2"/>
    <w:rsid w:val="00E325B6"/>
    <w:rsid w:val="00E66313"/>
    <w:rsid w:val="00E711F1"/>
    <w:rsid w:val="00E84944"/>
    <w:rsid w:val="00E92A77"/>
    <w:rsid w:val="00EB4CED"/>
    <w:rsid w:val="00EE03EE"/>
    <w:rsid w:val="00F14A36"/>
    <w:rsid w:val="00F155EB"/>
    <w:rsid w:val="00F16BD1"/>
    <w:rsid w:val="00F2332D"/>
    <w:rsid w:val="00F2338A"/>
    <w:rsid w:val="00F3432D"/>
    <w:rsid w:val="00F65268"/>
    <w:rsid w:val="00F70D5E"/>
    <w:rsid w:val="00F72664"/>
    <w:rsid w:val="00F8124A"/>
    <w:rsid w:val="00F91536"/>
    <w:rsid w:val="00FA571C"/>
    <w:rsid w:val="00FA650C"/>
    <w:rsid w:val="00FB075E"/>
    <w:rsid w:val="00FB0F36"/>
    <w:rsid w:val="00FC1AFE"/>
    <w:rsid w:val="00FC1F1A"/>
    <w:rsid w:val="00FC6039"/>
    <w:rsid w:val="00FC6F5E"/>
    <w:rsid w:val="00FD4A1F"/>
    <w:rsid w:val="00FE3971"/>
    <w:rsid w:val="00FE57BB"/>
    <w:rsid w:val="00FE7984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741CD9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41CD9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741CD9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E0CA2-B724-41A5-BF19-5C8FFC00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3</cp:revision>
  <cp:lastPrinted>2021-05-25T09:57:00Z</cp:lastPrinted>
  <dcterms:created xsi:type="dcterms:W3CDTF">2026-05-11T05:11:00Z</dcterms:created>
  <dcterms:modified xsi:type="dcterms:W3CDTF">2026-05-11T10:52:00Z</dcterms:modified>
</cp:coreProperties>
</file>